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C00694" w:rsidTr="00C00694" w14:paraId="3586C86F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0694" w:rsidRDefault="00C00694" w14:paraId="2D1AC342" w14:textId="57F0E889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0694" w:rsidRDefault="00C00694" w14:paraId="76C1981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C00694" w:rsidRDefault="00C00694" w14:paraId="7BF561E7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C00694" w:rsidRDefault="00C00694" w14:paraId="0FB9E52A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C00694" w:rsidRDefault="00C00694" w14:paraId="699934A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C00694" w:rsidP="00C00694" w:rsidRDefault="00C00694" w14:paraId="0EC42045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C00694" w:rsidP="00C00694" w:rsidRDefault="00C00694" w14:paraId="1516B7A8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C00694" w:rsidP="00C00694" w:rsidRDefault="00C00694" w14:paraId="2390718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St-2521/2019</w:t>
      </w:r>
    </w:p>
    <w:p w:rsidR="00C00694" w:rsidP="00C00694" w:rsidRDefault="00C00694" w14:paraId="776075E0" w14:textId="77777777">
      <w:pPr>
        <w:tabs>
          <w:tab w:val="left" w:pos="709"/>
        </w:tabs>
      </w:pPr>
      <w:r>
        <w:t xml:space="preserve"> </w:t>
      </w:r>
    </w:p>
    <w:p w:rsidR="00C00694" w:rsidP="00C00694" w:rsidRDefault="00C00694" w14:paraId="4A96FBC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C00694" w:rsidP="00C00694" w:rsidRDefault="00C00694" w14:paraId="1D46B0D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C00694" w:rsidP="00C00694" w:rsidRDefault="00C00694" w14:paraId="3BFA8830" w14:textId="77777777">
      <w:pPr>
        <w:tabs>
          <w:tab w:val="left" w:pos="709"/>
        </w:tabs>
      </w:pPr>
    </w:p>
    <w:p w:rsidR="00C00694" w:rsidP="00C00694" w:rsidRDefault="00C00694" w14:paraId="154764B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C00694" w:rsidP="00C00694" w:rsidRDefault="00C00694" w14:paraId="6EF0958D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C00694" w:rsidP="00C00694" w:rsidRDefault="00C00694" w14:paraId="1EA63BD5" w14:textId="77777777">
      <w:pPr>
        <w:tabs>
          <w:tab w:val="left" w:pos="709"/>
        </w:tabs>
      </w:pPr>
    </w:p>
    <w:p w:rsidR="00C00694" w:rsidP="00C00694" w:rsidRDefault="00C00694" w14:paraId="6A522CB9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C00694" w:rsidP="00C00694" w:rsidRDefault="00C00694" w14:paraId="6D8AA6F2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C00694" w:rsidP="00C00694" w:rsidRDefault="00C00694" w14:paraId="7B3387C6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C00694" w:rsidP="00C00694" w:rsidRDefault="00C00694" w14:paraId="02ECAC7F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C00694" w:rsidP="00C00694" w:rsidRDefault="00C00694" w14:paraId="4CA23776" w14:textId="77777777">
      <w:pPr>
        <w:tabs>
          <w:tab w:val="left" w:pos="709"/>
        </w:tabs>
      </w:pPr>
    </w:p>
    <w:p w:rsidR="00C00694" w:rsidP="00C00694" w:rsidRDefault="00C00694" w14:paraId="063693F9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C00694" w:rsidP="00C00694" w:rsidRDefault="00C00694" w14:paraId="76D7635D" w14:textId="77777777">
      <w:pPr>
        <w:tabs>
          <w:tab w:val="left" w:pos="709"/>
        </w:tabs>
        <w:jc w:val="both"/>
      </w:pPr>
    </w:p>
    <w:p w:rsidR="00C00694" w:rsidP="00C00694" w:rsidRDefault="00C00694" w14:paraId="400BD18F" w14:textId="77777777">
      <w:pPr>
        <w:tabs>
          <w:tab w:val="left" w:pos="709"/>
        </w:tabs>
      </w:pPr>
      <w:r>
        <w:t xml:space="preserve"> </w:t>
      </w:r>
      <w:r>
        <w:tab/>
        <w:t>17. St-2521/2019</w:t>
      </w:r>
    </w:p>
    <w:p w:rsidR="00C00694" w:rsidP="00C00694" w:rsidRDefault="00C00694" w14:paraId="20732EA5" w14:textId="77777777">
      <w:pPr>
        <w:tabs>
          <w:tab w:val="left" w:pos="709"/>
        </w:tabs>
      </w:pPr>
    </w:p>
    <w:p w:rsidR="00C00694" w:rsidP="00C00694" w:rsidRDefault="00C00694" w14:paraId="7DD145A8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C00694" w:rsidP="00C00694" w:rsidRDefault="00C00694" w14:paraId="606A3670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C00694" w:rsidP="00C00694" w:rsidRDefault="00C00694" w14:paraId="65B762FE" w14:textId="77777777">
      <w:pPr>
        <w:tabs>
          <w:tab w:val="left" w:pos="709"/>
        </w:tabs>
        <w:jc w:val="both"/>
      </w:pPr>
      <w:r>
        <w:tab/>
        <w:t>OIB: 85821130368</w:t>
      </w:r>
    </w:p>
    <w:p w:rsidR="00C00694" w:rsidP="00C00694" w:rsidRDefault="00C00694" w14:paraId="475D913A" w14:textId="77777777">
      <w:pPr>
        <w:tabs>
          <w:tab w:val="left" w:pos="709"/>
        </w:tabs>
        <w:jc w:val="both"/>
      </w:pPr>
    </w:p>
    <w:p w:rsidR="00C00694" w:rsidP="00C00694" w:rsidRDefault="00C00694" w14:paraId="6B992793" w14:textId="77777777">
      <w:pPr>
        <w:tabs>
          <w:tab w:val="left" w:pos="709"/>
        </w:tabs>
        <w:jc w:val="both"/>
      </w:pPr>
      <w:r>
        <w:t xml:space="preserve">protiv </w:t>
      </w:r>
    </w:p>
    <w:p w:rsidR="00C00694" w:rsidP="00C00694" w:rsidRDefault="00C00694" w14:paraId="6D901382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C00694" w:rsidP="00C00694" w:rsidRDefault="00C00694" w14:paraId="4B494BA6" w14:textId="77777777">
      <w:pPr>
        <w:tabs>
          <w:tab w:val="left" w:pos="709"/>
        </w:tabs>
        <w:ind w:left="708"/>
        <w:jc w:val="both"/>
      </w:pPr>
      <w:r>
        <w:tab/>
        <w:t>STOLARIJA BABIĆ jednostavno društvo s ograničenom odgovornošću za proizvodnju, trgovinu i usluge, Zagreb, Puljska ulica 1, OIB: 95516206521</w:t>
      </w:r>
    </w:p>
    <w:p w:rsidR="00C00694" w:rsidP="00C00694" w:rsidRDefault="00C00694" w14:paraId="55E80F06" w14:textId="77777777">
      <w:pPr>
        <w:tabs>
          <w:tab w:val="left" w:pos="709"/>
        </w:tabs>
        <w:ind w:left="708"/>
        <w:jc w:val="both"/>
      </w:pPr>
    </w:p>
    <w:p w:rsidR="00C00694" w:rsidP="00C00694" w:rsidRDefault="00C00694" w14:paraId="42952C5A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C00694" w:rsidP="00C00694" w:rsidRDefault="00C00694" w14:paraId="6FD343FF" w14:textId="77777777">
      <w:pPr>
        <w:tabs>
          <w:tab w:val="left" w:pos="709"/>
        </w:tabs>
        <w:jc w:val="both"/>
      </w:pPr>
    </w:p>
    <w:p w:rsidR="00C00694" w:rsidP="00C00694" w:rsidRDefault="00C00694" w14:paraId="16E47C89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C00694" w:rsidP="00C00694" w:rsidRDefault="00C00694" w14:paraId="568A40A7" w14:textId="77777777">
      <w:pPr>
        <w:tabs>
          <w:tab w:val="left" w:pos="709"/>
        </w:tabs>
      </w:pPr>
    </w:p>
    <w:p w:rsidR="00C00694" w:rsidP="00C00694" w:rsidRDefault="00C00694" w14:paraId="10DF18F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C00694" w:rsidP="00C00694" w:rsidRDefault="00C00694" w14:paraId="59CC99F6" w14:textId="77777777">
      <w:pPr>
        <w:tabs>
          <w:tab w:val="left" w:pos="709"/>
        </w:tabs>
      </w:pPr>
    </w:p>
    <w:p w:rsidR="00C00694" w:rsidP="00C00694" w:rsidRDefault="00C00694" w14:paraId="193B45F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C00694" w:rsidP="00C00694" w:rsidRDefault="00C00694" w14:paraId="11F8C9AA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C00694" w:rsidP="00C00694" w:rsidRDefault="00C00694" w14:paraId="105D2E91" w14:textId="77777777">
      <w:pPr>
        <w:tabs>
          <w:tab w:val="left" w:pos="709"/>
        </w:tabs>
      </w:pPr>
    </w:p>
    <w:p w:rsidR="00C00694" w:rsidP="00C00694" w:rsidRDefault="00C00694" w14:paraId="61D01FCE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F2D350F" w14:textId="0F2D350F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0694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0069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00694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00694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00694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00694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C00694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0069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00694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006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694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694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694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694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C00694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06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00694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9371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2521</izvorni_sadrzaj>
    <derivirana_varijabla naziv="DomainObject.Predmet.Broj_1">2521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listopada 2019.</izvorni_sadrzaj>
    <derivirana_varijabla naziv="DomainObject.Predmet.DatumIzradeOptuznogAkta_1">9. listopada 2019.</derivirana_varijabla>
  </DomainObject.Predmet.DatumIzradeOptuznogAkta>
  <DomainObject.Predmet.DatumIzradeOptuznogAktaFormated>
    <izvorni_sadrzaj>9.10.2019.</izvorni_sadrzaj>
    <derivirana_varijabla naziv="DomainObject.Predmet.DatumIzradeOptuznogAktaFormated_1">9.10.2019.</derivirana_varijabla>
  </DomainObject.Predmet.DatumIzradeOptuznogAktaFormated>
  <DomainObject.Predmet.DatumOsnivanja>
    <izvorni_sadrzaj>9. listopada 2019.</izvorni_sadrzaj>
    <derivirana_varijabla naziv="DomainObject.Predmet.DatumOsnivanja_1">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listopada 2019.</izvorni_sadrzaj>
    <derivirana_varijabla naziv="DomainObject.Predmet.DatumPrimitkaOptuznogAkta_1">9.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St-2521/2019</izvorni_sadrzaj>
    <derivirana_varijabla naziv="DomainObject.Predmet.OznakaBroj_1">St-2521/2019</derivirana_varijabla>
  </DomainObject.Predmet.OznakaBroj>
  <DomainObject.Predmet.OznakaBrojOptuznogAkta>
    <izvorni_sadrzaj>04-06-19-4410</izvorni_sadrzaj>
    <derivirana_varijabla naziv="DomainObject.Predmet.OznakaBrojOptuznogAkta_1">04-06-19-4410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STOLARIJA BABIĆ jednostavno društvo s ograničenom odgovornošću za proizvodnju, trgovinu i usluge</izvorni_sadrzaj>
    <derivirana_varijabla naziv="DomainObject.Predmet.ProtustrankaFormated_1">  STOLARIJA BABIĆ jednostavno društvo s ograničenom odgovornošću za proizvodnju, trgovinu i usluge</derivirana_varijabla>
  </DomainObject.Predmet.ProtustrankaFormated>
  <DomainObject.Predmet.ProtustrankaFormatedOIB>
    <izvorni_sadrzaj>  STOLARIJA BABIĆ jednostavno društvo s ograničenom odgovornošću za proizvodnju, trgovinu i usluge, OIB 95516206521</izvorni_sadrzaj>
    <derivirana_varijabla naziv="DomainObject.Predmet.ProtustrankaFormatedOIB_1">  STOLARIJA BABIĆ jednostavno društvo s ograničenom odgovornošću za proizvodnju, trgovinu i usluge, OIB 95516206521</derivirana_varijabla>
  </DomainObject.Predmet.ProtustrankaFormatedOIB>
  <DomainObject.Predmet.ProtustrankaFormatedWithAdress>
    <izvorni_sadrzaj> STOLARIJA BABIĆ jednostavno društvo s ograničenom odgovornošću za proizvodnju, trgovinu i usluge, Puljska ulica 1, 10000 Zagreb</izvorni_sadrzaj>
    <derivirana_varijabla naziv="DomainObject.Predmet.ProtustrankaFormatedWithAdress_1"> STOLARIJA BABIĆ jednostavno društvo s ograničenom odgovornošću za proizvodnju, trgovinu i usluge, Puljska ulica 1, 10000 Zagreb</derivirana_varijabla>
  </DomainObject.Predmet.ProtustrankaFormatedWithAdress>
  <DomainObject.Predmet.ProtustrankaFormatedWithAdressOIB>
    <izvorni_sadrzaj> STOLARIJA BABIĆ jednostavno društvo s ograničenom odgovornošću za proizvodnju, trgovinu i usluge, OIB 95516206521, Puljska ulica 1, 10000 Zagreb</izvorni_sadrzaj>
    <derivirana_varijabla naziv="DomainObject.Predmet.ProtustrankaFormatedWithAdressOIB_1"> STOLARIJA BABIĆ jednostavno društvo s ograničenom odgovornošću za proizvodnju, trgovinu i usluge, OIB 95516206521, Puljska ulica 1, 10000 Zagreb</derivirana_varijabla>
  </DomainObject.Predmet.ProtustrankaFormatedWithAdressOIB>
  <DomainObject.Predmet.ProtustrankaWithAdress>
    <izvorni_sadrzaj>STOLARIJA BABIĆ jednostavno društvo s ograničenom odgovornošću za proizvodnju, trgovinu i usluge Puljska ulica 1, 10000 Zagreb</izvorni_sadrzaj>
    <derivirana_varijabla naziv="DomainObject.Predmet.ProtustrankaWithAdress_1">STOLARIJA BABIĆ jednostavno društvo s ograničenom odgovornošću za proizvodnju, trgovinu i usluge Puljska ulica 1, 10000 Zagreb</derivirana_varijabla>
  </DomainObject.Predmet.ProtustrankaWithAdress>
  <DomainObject.Predmet.ProtustrankaWithAdressOIB>
    <izvorni_sadrzaj>STOLARIJA BABIĆ jednostavno društvo s ograničenom odgovornošću za proizvodnju, trgovinu i usluge, OIB 95516206521, Puljska ulica 1, 10000 Zagreb</izvorni_sadrzaj>
    <derivirana_varijabla naziv="DomainObject.Predmet.ProtustrankaWithAdressOIB_1">STOLARIJA BABIĆ jednostavno društvo s ograničenom odgovornošću za proizvodnju, trgovinu i usluge, OIB 95516206521, Puljska ulica 1, 10000 Zagreb</derivirana_varijabla>
  </DomainObject.Predmet.ProtustrankaWithAdressOIB>
  <DomainObject.Predmet.ProtustrankaNazivFormated>
    <izvorni_sadrzaj>STOLARIJA BABIĆ jednostavno društvo s ograničenom odgovornošću za proizvodnju, trgovinu i usluge</izvorni_sadrzaj>
    <derivirana_varijabla naziv="DomainObject.Predmet.ProtustrankaNazivFormated_1">STOLARIJA BABIĆ jednostavno društvo s ograničenom odgovornošću za proizvodnju, trgovinu i usluge</derivirana_varijabla>
  </DomainObject.Predmet.ProtustrankaNazivFormated>
  <DomainObject.Predmet.ProtustrankaNazivFormatedOIB>
    <izvorni_sadrzaj>STOLARIJA BABIĆ jednostavno društvo s ograničenom odgovornošću za proizvodnju, trgovinu i usluge, OIB 95516206521</izvorni_sadrzaj>
    <derivirana_varijabla naziv="DomainObject.Predmet.ProtustrankaNazivFormatedOIB_1">STOLARIJA BABIĆ jednostavno društvo s ograničenom odgovornošću za proizvodnju, trgovinu i usluge, OIB 95516206521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STOLARIJA BABIĆ jednostavno društvo s ograničenom odgovornošću za proizvodnju, trgovinu i usluge</item>
    </izvorni_sadrzaj>
    <derivirana_varijabla naziv="DomainObject.Predmet.ProtuStrankaListFormated_1">
      <item>STOLARIJA BABIĆ jednostavno društvo s ograničenom odgovornošću za proizvodnju, trgovinu i usluge</item>
    </derivirana_varijabla>
  </DomainObject.Predmet.ProtuStrankaListFormated>
  <DomainObject.Predmet.ProtuStrankaListFormatedOIB>
    <izvorni_sadrzaj>
      <item>STOLARIJA BABIĆ jednostavno društvo s ograničenom odgovornošću za proizvodnju, trgovinu i usluge, OIB 95516206521</item>
    </izvorni_sadrzaj>
    <derivirana_varijabla naziv="DomainObject.Predmet.ProtuStrankaListFormatedOIB_1">
      <item>STOLARIJA BABIĆ jednostavno društvo s ograničenom odgovornošću za proizvodnju, trgovinu i usluge, OIB 95516206521</item>
    </derivirana_varijabla>
  </DomainObject.Predmet.ProtuStrankaListFormatedOIB>
  <DomainObject.Predmet.ProtuStrankaListFormatedWithAdress>
    <izvorni_sadrzaj>
      <item>STOLARIJA BABIĆ jednostavno društvo s ograničenom odgovornošću za proizvodnju, trgovinu i usluge, Puljska ulica 1, 10000 Zagreb</item>
    </izvorni_sadrzaj>
    <derivirana_varijabla naziv="DomainObject.Predmet.ProtuStrankaListFormatedWithAdress_1">
      <item>STOLARIJA BABIĆ jednostavno društvo s ograničenom odgovornošću za proizvodnju, trgovinu i usluge, Puljska ulica 1, 10000 Zagreb</item>
    </derivirana_varijabla>
  </DomainObject.Predmet.ProtuStrankaListFormatedWithAdress>
  <DomainObject.Predmet.ProtuStrankaListFormatedWithAdressOIB>
    <izvorni_sadrzaj>
      <item>STOLARIJA BABIĆ jednostavno društvo s ograničenom odgovornošću za proizvodnju, trgovinu i usluge, OIB 95516206521, Puljska ulica 1, 10000 Zagreb</item>
    </izvorni_sadrzaj>
    <derivirana_varijabla naziv="DomainObject.Predmet.ProtuStrankaListFormatedWithAdressOIB_1">
      <item>STOLARIJA BABIĆ jednostavno društvo s ograničenom odgovornošću za proizvodnju, trgovinu i usluge, OIB 95516206521, Puljska ulica 1, 10000 Zagreb</item>
    </derivirana_varijabla>
  </DomainObject.Predmet.ProtuStrankaListFormatedWithAdressOIB>
  <DomainObject.Predmet.ProtuStrankaListNazivFormated>
    <izvorni_sadrzaj>
      <item>STOLARIJA BABIĆ jednostavno društvo s ograničenom odgovornošću za proizvodnju, trgovinu i usluge</item>
    </izvorni_sadrzaj>
    <derivirana_varijabla naziv="DomainObject.Predmet.ProtuStrankaListNazivFormated_1">
      <item>STOLARIJA BABIĆ jednostavno društvo s ograničenom odgovornošću za proizvodnju, trgovinu i usluge</item>
    </derivirana_varijabla>
  </DomainObject.Predmet.ProtuStrankaListNazivFormated>
  <DomainObject.Predmet.ProtuStrankaListNazivFormatedOIB>
    <izvorni_sadrzaj>
      <item>STOLARIJA BABIĆ jednostavno društvo s ograničenom odgovornošću za proizvodnju, trgovinu i usluge, OIB 95516206521</item>
    </izvorni_sadrzaj>
    <derivirana_varijabla naziv="DomainObject.Predmet.ProtuStrankaListNazivFormatedOIB_1">
      <item>STOLARIJA BABIĆ jednostavno društvo s ograničenom odgovornošću za proizvodnju, trgovinu i usluge, OIB 95516206521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STOLARIJA BABIĆ jednostavno društvo s ograničenom odgovornošću za proizvodnju, trgovinu i usluge</izvorni_sadrzaj>
    <derivirana_varijabla naziv="DomainObject.Predmet.ProtustrankaIDrugi_1">STOLARIJA BABIĆ jednostavno društvo s ograničenom odgovornošću za proizvodnju,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STOLARIJA BABIĆ jednostavno društvo s ograničenom odgovornošću za proizvodnju, trgovinu i usluge, OIB 95516206521, Puljska ulica 1, 10000 Zagreb</izvorni_sadrzaj>
    <derivirana_varijabla naziv="DomainObject.Predmet.ProtustrankaIDrugiAdressOIB_1">STOLARIJA BABIĆ jednostavno društvo s ograničenom odgovornošću za proizvodnju, trgovinu i usluge, OIB 95516206521, Puljska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STOLARIJA BABIĆ jednostavno društvo s ograničenom odgovornošću za proizvodnju, trgovinu i usluge</item>
      <item>Financijska agencija</item>
    </izvorni_sadrzaj>
    <derivirana_varijabla naziv="DomainObject.Predmet.SudioniciListNaziv_1">
      <item>STOLARIJA BABIĆ jednostavno društvo s ograničenom odgovornošću za proizvodnju, trgovinu i usluge</item>
      <item>Financijska agencija</item>
    </derivirana_varijabla>
  </DomainObject.Predmet.SudioniciListNaziv>
  <DomainObject.Predmet.SudioniciListAdressOIB>
    <izvorni_sadrzaj>
      <item>STOLARIJA BABIĆ jednostavno društvo s ograničenom odgovornošću za proizvodnju, trgovinu i usluge, OIB 95516206521, Puljska ulica 1,10000 Zagreb</item>
      <item>Financijska agencija, OIB 85821130368, TRG SVIBANJSKIH ŽRTAVA 1995. 1,10000 Zagreb</item>
    </izvorni_sadrzaj>
    <derivirana_varijabla naziv="DomainObject.Predmet.SudioniciListAdressOIB_1">
      <item>STOLARIJA BABIĆ jednostavno društvo s ograničenom odgovornošću za proizvodnju, trgovinu i usluge, OIB 95516206521, Puljska ulica 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95516206521</item>
      <item>, OIB 85821130368</item>
    </izvorni_sadrzaj>
    <derivirana_varijabla naziv="DomainObject.Predmet.SudioniciListNazivOIB_1">
      <item>, OIB 95516206521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listopada 2019.</izvorni_sadrzaj>
    <derivirana_varijabla naziv="DomainObject.Predmet.DatumPocetkaProcesa_1">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148</properties:Words>
  <properties:Characters>887</properties:Characters>
  <properties:Lines>47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2019-12-14T10:17:00Z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